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C6EE1" w14:textId="52D6E1E8" w:rsidR="006B2F86" w:rsidRDefault="006C4550" w:rsidP="00E71FC3">
      <w:pPr>
        <w:pStyle w:val="NoSpacing"/>
      </w:pPr>
      <w:r>
        <w:rPr>
          <w:u w:val="single"/>
        </w:rPr>
        <w:t>John de MARTON</w:t>
      </w:r>
      <w:r>
        <w:t xml:space="preserve">     (d.1434-5)</w:t>
      </w:r>
    </w:p>
    <w:p w14:paraId="18A56098" w14:textId="45359445" w:rsidR="006C4550" w:rsidRDefault="006C4550" w:rsidP="00E71FC3">
      <w:pPr>
        <w:pStyle w:val="NoSpacing"/>
      </w:pPr>
      <w:r>
        <w:t>Vicar of North Ferriby, East Riding of Yorkshire.</w:t>
      </w:r>
    </w:p>
    <w:p w14:paraId="3385F43B" w14:textId="34F75B1E" w:rsidR="006C4550" w:rsidRDefault="006C4550" w:rsidP="00E71FC3">
      <w:pPr>
        <w:pStyle w:val="NoSpacing"/>
      </w:pPr>
    </w:p>
    <w:p w14:paraId="106F6604" w14:textId="1CA9724F" w:rsidR="006C4550" w:rsidRDefault="006C4550" w:rsidP="00E71FC3">
      <w:pPr>
        <w:pStyle w:val="NoSpacing"/>
      </w:pPr>
    </w:p>
    <w:p w14:paraId="2B9305C9" w14:textId="1C008F81" w:rsidR="006C4550" w:rsidRDefault="006C4550" w:rsidP="006C4550">
      <w:pPr>
        <w:pStyle w:val="NoSpacing"/>
        <w:tabs>
          <w:tab w:val="left" w:pos="1350"/>
        </w:tabs>
      </w:pPr>
      <w:r>
        <w:t>28 Oct.1434</w:t>
      </w:r>
      <w:r>
        <w:tab/>
        <w:t>He made his Will.  (W.Y.R. p.112)</w:t>
      </w:r>
    </w:p>
    <w:p w14:paraId="5C8DFE8F" w14:textId="7DFA20CC" w:rsidR="006C4550" w:rsidRDefault="006C4550" w:rsidP="006C4550">
      <w:pPr>
        <w:pStyle w:val="NoSpacing"/>
        <w:tabs>
          <w:tab w:val="left" w:pos="1350"/>
        </w:tabs>
      </w:pPr>
      <w:r>
        <w:t xml:space="preserve">  7 Jan.1435</w:t>
      </w:r>
      <w:r>
        <w:tab/>
        <w:t>Probate of his Will.   (ibid.)</w:t>
      </w:r>
    </w:p>
    <w:p w14:paraId="7FC938AD" w14:textId="65904DBD" w:rsidR="006C4550" w:rsidRDefault="006C4550" w:rsidP="006C4550">
      <w:pPr>
        <w:pStyle w:val="NoSpacing"/>
        <w:tabs>
          <w:tab w:val="left" w:pos="1350"/>
        </w:tabs>
      </w:pPr>
    </w:p>
    <w:p w14:paraId="6C034677" w14:textId="54B33844" w:rsidR="006C4550" w:rsidRDefault="006C4550" w:rsidP="006C4550">
      <w:pPr>
        <w:pStyle w:val="NoSpacing"/>
        <w:tabs>
          <w:tab w:val="left" w:pos="1350"/>
        </w:tabs>
      </w:pPr>
    </w:p>
    <w:p w14:paraId="7A827E6A" w14:textId="1FDCDF8B" w:rsidR="006C4550" w:rsidRPr="006C4550" w:rsidRDefault="006C4550" w:rsidP="006C4550">
      <w:pPr>
        <w:pStyle w:val="NoSpacing"/>
        <w:tabs>
          <w:tab w:val="left" w:pos="1350"/>
        </w:tabs>
      </w:pPr>
      <w:r>
        <w:t>3 March 2020</w:t>
      </w:r>
      <w:bookmarkStart w:id="0" w:name="_GoBack"/>
      <w:bookmarkEnd w:id="0"/>
    </w:p>
    <w:sectPr w:rsidR="006C4550" w:rsidRPr="006C45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A92C0" w14:textId="77777777" w:rsidR="006C4550" w:rsidRDefault="006C4550" w:rsidP="00E71FC3">
      <w:pPr>
        <w:spacing w:after="0" w:line="240" w:lineRule="auto"/>
      </w:pPr>
      <w:r>
        <w:separator/>
      </w:r>
    </w:p>
  </w:endnote>
  <w:endnote w:type="continuationSeparator" w:id="0">
    <w:p w14:paraId="3ED9498F" w14:textId="77777777" w:rsidR="006C4550" w:rsidRDefault="006C45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1597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68974" w14:textId="77777777" w:rsidR="006C4550" w:rsidRDefault="006C4550" w:rsidP="00E71FC3">
      <w:pPr>
        <w:spacing w:after="0" w:line="240" w:lineRule="auto"/>
      </w:pPr>
      <w:r>
        <w:separator/>
      </w:r>
    </w:p>
  </w:footnote>
  <w:footnote w:type="continuationSeparator" w:id="0">
    <w:p w14:paraId="0BA99B59" w14:textId="77777777" w:rsidR="006C4550" w:rsidRDefault="006C45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550"/>
    <w:rsid w:val="001A7C09"/>
    <w:rsid w:val="00577BD5"/>
    <w:rsid w:val="00656CBA"/>
    <w:rsid w:val="006A1F77"/>
    <w:rsid w:val="006C455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BCA37D"/>
  <w15:chartTrackingRefBased/>
  <w15:docId w15:val="{52E6CB2A-EE86-4DFD-988B-6EE1D5062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2020-03-03T21:26:00Z</dcterms:created>
  <dcterms:modified xsi:type="dcterms:W3CDTF">2020-03-03T21:29:00Z</dcterms:modified>
</cp:coreProperties>
</file>